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82EDA" w14:textId="77777777" w:rsidR="00E7409A" w:rsidRDefault="00E7409A"/>
    <w:p w14:paraId="067A4BAC" w14:textId="77777777" w:rsidR="00E7409A" w:rsidRDefault="00E7409A"/>
    <w:p w14:paraId="1CB5BD3C" w14:textId="77777777" w:rsidR="00E7409A" w:rsidRDefault="00E7409A"/>
    <w:tbl>
      <w:tblPr>
        <w:tblW w:w="0" w:type="auto"/>
        <w:tblCellMar>
          <w:left w:w="0" w:type="dxa"/>
          <w:right w:w="0" w:type="dxa"/>
        </w:tblCellMar>
        <w:tblLook w:val="04A0" w:firstRow="1" w:lastRow="0" w:firstColumn="1" w:lastColumn="0" w:noHBand="0" w:noVBand="1"/>
      </w:tblPr>
      <w:tblGrid>
        <w:gridCol w:w="9072"/>
      </w:tblGrid>
      <w:tr w:rsidR="001D214D" w:rsidRPr="00F17AF3" w14:paraId="65B7BD81" w14:textId="77777777" w:rsidTr="00E7409A">
        <w:trPr>
          <w:trHeight w:val="3941"/>
        </w:trPr>
        <w:tc>
          <w:tcPr>
            <w:tcW w:w="9072" w:type="dxa"/>
            <w:shd w:val="clear" w:color="auto" w:fill="auto"/>
            <w:vAlign w:val="center"/>
          </w:tcPr>
          <w:p w14:paraId="03295FAC" w14:textId="34C6746E" w:rsidR="00E7409A" w:rsidRPr="00E7409A" w:rsidRDefault="00113954" w:rsidP="00F17AF3">
            <w:pPr>
              <w:pStyle w:val="RFE1Titel"/>
              <w:spacing w:line="312" w:lineRule="auto"/>
              <w:rPr>
                <w:szCs w:val="36"/>
              </w:rPr>
            </w:pPr>
            <w:r w:rsidRPr="00382A49">
              <w:rPr>
                <w:rFonts w:cs="Arial"/>
                <w:szCs w:val="36"/>
              </w:rPr>
              <w:t xml:space="preserve">Anlage </w:t>
            </w:r>
            <w:r w:rsidR="00382A49" w:rsidRPr="00382A49">
              <w:rPr>
                <w:rFonts w:cs="Arial"/>
                <w:szCs w:val="36"/>
              </w:rPr>
              <w:t>7</w:t>
            </w:r>
            <w:r w:rsidR="003B181C" w:rsidRPr="00E7409A">
              <w:rPr>
                <w:szCs w:val="36"/>
              </w:rPr>
              <w:t xml:space="preserve"> </w:t>
            </w:r>
          </w:p>
          <w:p w14:paraId="42591908" w14:textId="6F221920" w:rsidR="00382A49" w:rsidRDefault="00E7409A" w:rsidP="00E7409A">
            <w:pPr>
              <w:spacing w:line="360" w:lineRule="auto"/>
              <w:jc w:val="center"/>
              <w:rPr>
                <w:rFonts w:cs="Arial"/>
                <w:sz w:val="28"/>
                <w:szCs w:val="28"/>
              </w:rPr>
            </w:pPr>
            <w:r w:rsidRPr="00E7409A">
              <w:rPr>
                <w:rFonts w:cs="Arial"/>
                <w:sz w:val="28"/>
                <w:szCs w:val="28"/>
              </w:rPr>
              <w:t>der Vergabeunterlagen zur Ausschreibung</w:t>
            </w:r>
          </w:p>
          <w:p w14:paraId="6547F7CA" w14:textId="089B214C" w:rsidR="00E7409A" w:rsidRPr="00E7409A" w:rsidRDefault="00E7409A" w:rsidP="00E7409A">
            <w:pPr>
              <w:spacing w:line="360" w:lineRule="auto"/>
              <w:jc w:val="center"/>
              <w:rPr>
                <w:rFonts w:cs="Arial"/>
                <w:sz w:val="28"/>
                <w:szCs w:val="28"/>
              </w:rPr>
            </w:pPr>
            <w:r w:rsidRPr="00E7409A">
              <w:rPr>
                <w:rFonts w:cs="Arial"/>
                <w:sz w:val="28"/>
                <w:szCs w:val="28"/>
              </w:rPr>
              <w:t xml:space="preserve"> „</w:t>
            </w:r>
            <w:r w:rsidR="00382A49" w:rsidRPr="00382A49">
              <w:rPr>
                <w:rFonts w:cs="Arial"/>
                <w:sz w:val="28"/>
                <w:szCs w:val="28"/>
              </w:rPr>
              <w:t>Beratungsleistungen für Agenturausschreibungen im Bereich Content für Versichertenkommunikation“</w:t>
            </w:r>
          </w:p>
          <w:p w14:paraId="14F9E3F8" w14:textId="77777777" w:rsidR="00E7409A" w:rsidRDefault="00E7409A" w:rsidP="00E7409A">
            <w:pPr>
              <w:pStyle w:val="RFE1Titel"/>
              <w:spacing w:line="312" w:lineRule="auto"/>
              <w:rPr>
                <w:rFonts w:cs="Arial"/>
                <w:sz w:val="28"/>
                <w:szCs w:val="28"/>
              </w:rPr>
            </w:pPr>
          </w:p>
          <w:p w14:paraId="51AB5492" w14:textId="77777777" w:rsidR="009B5656" w:rsidRPr="007E2B18" w:rsidRDefault="009B5656" w:rsidP="009B5656">
            <w:pPr>
              <w:spacing w:after="120" w:line="312" w:lineRule="auto"/>
              <w:jc w:val="center"/>
              <w:rPr>
                <w:rFonts w:cs="Arial"/>
                <w:b/>
                <w:bCs/>
                <w:sz w:val="28"/>
                <w:szCs w:val="24"/>
              </w:rPr>
            </w:pPr>
            <w:r w:rsidRPr="007E2B18">
              <w:rPr>
                <w:rFonts w:cs="Arial"/>
                <w:b/>
                <w:bCs/>
                <w:sz w:val="28"/>
                <w:szCs w:val="28"/>
              </w:rPr>
              <w:t xml:space="preserve">Eigenerklärung </w:t>
            </w:r>
            <w:r w:rsidRPr="007E2B18">
              <w:rPr>
                <w:rFonts w:cs="Arial"/>
                <w:b/>
                <w:bCs/>
                <w:sz w:val="28"/>
                <w:szCs w:val="24"/>
              </w:rPr>
              <w:t xml:space="preserve">zur Umsetzung von Artikel 5k Absatz 1 der Verordnung (EU) Nr. 833/2014 in der derzeit geltenden Fassung </w:t>
            </w:r>
          </w:p>
          <w:p w14:paraId="34D836B6" w14:textId="77777777" w:rsidR="001D214D" w:rsidRPr="00F17AF3" w:rsidRDefault="00E7409A" w:rsidP="00F17AF3">
            <w:pPr>
              <w:spacing w:after="120" w:line="312" w:lineRule="auto"/>
              <w:jc w:val="center"/>
              <w:rPr>
                <w:rFonts w:cs="Arial"/>
                <w:szCs w:val="22"/>
              </w:rPr>
            </w:pPr>
            <w:r w:rsidRPr="00F17AF3">
              <w:rPr>
                <w:rFonts w:cs="Arial"/>
                <w:szCs w:val="22"/>
              </w:rPr>
              <w:t>(</w:t>
            </w:r>
            <w:r w:rsidRPr="00F5395A">
              <w:t>- vom Bieter einzureichen -</w:t>
            </w:r>
            <w:r w:rsidRPr="00F17AF3">
              <w:rPr>
                <w:rFonts w:cs="Arial"/>
                <w:szCs w:val="22"/>
              </w:rPr>
              <w:t>)</w:t>
            </w:r>
          </w:p>
        </w:tc>
      </w:tr>
      <w:tr w:rsidR="001D214D" w:rsidRPr="00F17AF3" w14:paraId="477B17E5" w14:textId="77777777" w:rsidTr="00E7409A">
        <w:trPr>
          <w:trHeight w:val="7370"/>
        </w:trPr>
        <w:tc>
          <w:tcPr>
            <w:tcW w:w="9072" w:type="dxa"/>
            <w:shd w:val="clear" w:color="auto" w:fill="auto"/>
          </w:tcPr>
          <w:p w14:paraId="54EDF273" w14:textId="77777777" w:rsidR="001D214D" w:rsidRPr="00E7409A" w:rsidRDefault="001D214D" w:rsidP="00E7409A">
            <w:pPr>
              <w:jc w:val="center"/>
            </w:pPr>
          </w:p>
        </w:tc>
      </w:tr>
    </w:tbl>
    <w:p w14:paraId="5850782B" w14:textId="77777777" w:rsidR="003B181C" w:rsidRPr="00D07828" w:rsidRDefault="001D214D" w:rsidP="003B181C">
      <w:pPr>
        <w:autoSpaceDE w:val="0"/>
        <w:autoSpaceDN w:val="0"/>
        <w:adjustRightInd w:val="0"/>
        <w:rPr>
          <w:rFonts w:cs="Arial"/>
          <w:bCs/>
          <w:color w:val="000000"/>
          <w:sz w:val="21"/>
          <w:szCs w:val="21"/>
        </w:rPr>
      </w:pPr>
      <w:r w:rsidRPr="00F17AF3">
        <w:rPr>
          <w:rFonts w:cs="Arial"/>
          <w:szCs w:val="22"/>
        </w:rPr>
        <w:br w:type="page"/>
      </w:r>
      <w:r w:rsidR="003B181C" w:rsidRPr="00D07828">
        <w:rPr>
          <w:rFonts w:cs="Arial"/>
          <w:bCs/>
          <w:color w:val="000000"/>
          <w:sz w:val="21"/>
          <w:szCs w:val="21"/>
        </w:rPr>
        <w:lastRenderedPageBreak/>
        <w:t xml:space="preserve">Wir sind: </w:t>
      </w:r>
    </w:p>
    <w:p w14:paraId="221EEA81"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D039A6">
        <w:rPr>
          <w:rFonts w:cs="Arial"/>
          <w:color w:val="000000"/>
          <w:sz w:val="21"/>
          <w:szCs w:val="21"/>
        </w:rPr>
      </w:r>
      <w:r w:rsidR="00D039A6">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Bieter </w:t>
      </w:r>
    </w:p>
    <w:p w14:paraId="17172B63"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D039A6">
        <w:rPr>
          <w:rFonts w:cs="Arial"/>
          <w:color w:val="000000"/>
          <w:sz w:val="21"/>
          <w:szCs w:val="21"/>
        </w:rPr>
      </w:r>
      <w:r w:rsidR="00D039A6">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Mitglied der Bietergemeinschaft</w:t>
      </w:r>
    </w:p>
    <w:p w14:paraId="6EE8243E" w14:textId="77777777" w:rsidR="003B181C" w:rsidRPr="00D07828" w:rsidRDefault="003B181C" w:rsidP="003B181C">
      <w:pPr>
        <w:autoSpaceDE w:val="0"/>
        <w:autoSpaceDN w:val="0"/>
        <w:adjustRightInd w:val="0"/>
        <w:spacing w:before="120" w:after="120"/>
        <w:rPr>
          <w:rFonts w:cs="Arial"/>
          <w:color w:val="000000"/>
          <w:sz w:val="21"/>
          <w:szCs w:val="21"/>
        </w:rPr>
      </w:pPr>
    </w:p>
    <w:p w14:paraId="5AC34FF7"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t xml:space="preserve">Name des Unternehmens: </w:t>
      </w:r>
      <w:r w:rsidRPr="00D07828">
        <w:rPr>
          <w:rFonts w:cs="Arial"/>
          <w:sz w:val="21"/>
          <w:szCs w:val="21"/>
        </w:rPr>
        <w:fldChar w:fldCharType="begin">
          <w:ffData>
            <w:name w:val="Text9"/>
            <w:enabled/>
            <w:calcOnExit w:val="0"/>
            <w:textInput/>
          </w:ffData>
        </w:fldChar>
      </w:r>
      <w:r w:rsidRPr="00D07828">
        <w:rPr>
          <w:rFonts w:cs="Arial"/>
          <w:sz w:val="21"/>
          <w:szCs w:val="21"/>
        </w:rPr>
        <w:instrText xml:space="preserve"> FORMTEXT </w:instrText>
      </w:r>
      <w:r w:rsidRPr="00D07828">
        <w:rPr>
          <w:rFonts w:cs="Arial"/>
          <w:sz w:val="21"/>
          <w:szCs w:val="21"/>
        </w:rPr>
      </w:r>
      <w:r w:rsidRPr="00D07828">
        <w:rPr>
          <w:rFonts w:cs="Arial"/>
          <w:sz w:val="21"/>
          <w:szCs w:val="21"/>
        </w:rPr>
        <w:fldChar w:fldCharType="separate"/>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fldChar w:fldCharType="end"/>
      </w:r>
    </w:p>
    <w:p w14:paraId="11DF90DF" w14:textId="77777777" w:rsidR="003B181C" w:rsidRDefault="003B181C" w:rsidP="003B181C">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8C58232" w14:textId="77777777" w:rsidR="003B181C" w:rsidRPr="00D07828" w:rsidRDefault="003B181C" w:rsidP="003B181C">
      <w:pPr>
        <w:rPr>
          <w:rFonts w:cs="Arial"/>
          <w:sz w:val="21"/>
          <w:szCs w:val="21"/>
        </w:rPr>
      </w:pPr>
    </w:p>
    <w:p w14:paraId="5C208111" w14:textId="77777777" w:rsidR="003B181C" w:rsidRPr="00D07828" w:rsidRDefault="003B181C" w:rsidP="003B181C">
      <w:pPr>
        <w:rPr>
          <w:rFonts w:cs="Arial"/>
          <w:sz w:val="21"/>
          <w:szCs w:val="21"/>
        </w:rPr>
      </w:pPr>
    </w:p>
    <w:p w14:paraId="66045F43" w14:textId="77777777" w:rsidR="003B181C" w:rsidRPr="003B181C" w:rsidRDefault="003B181C" w:rsidP="003B181C">
      <w:pPr>
        <w:rPr>
          <w:rFonts w:cs="Arial"/>
          <w:bCs/>
          <w:color w:val="000000"/>
          <w:szCs w:val="22"/>
        </w:rPr>
      </w:pPr>
      <w:r w:rsidRPr="003B181C">
        <w:rPr>
          <w:rFonts w:cs="Arial"/>
          <w:bCs/>
          <w:color w:val="000000"/>
          <w:szCs w:val="22"/>
        </w:rPr>
        <w:t>Im Falle einer Bietergemeinschaft:</w:t>
      </w:r>
    </w:p>
    <w:p w14:paraId="50C7715E" w14:textId="77777777" w:rsidR="003B181C" w:rsidRDefault="003B181C" w:rsidP="003B181C">
      <w:pPr>
        <w:rPr>
          <w:rFonts w:cs="Arial"/>
          <w:bCs/>
          <w:color w:val="000000"/>
          <w:sz w:val="18"/>
          <w:szCs w:val="18"/>
        </w:rPr>
      </w:pPr>
    </w:p>
    <w:p w14:paraId="0E550FCC" w14:textId="77777777" w:rsidR="003B181C" w:rsidRPr="00D07828" w:rsidRDefault="003B181C" w:rsidP="003B181C">
      <w:pPr>
        <w:rPr>
          <w:rFonts w:cs="Arial"/>
          <w:sz w:val="21"/>
          <w:szCs w:val="21"/>
        </w:rPr>
      </w:pPr>
    </w:p>
    <w:p w14:paraId="704BC71E" w14:textId="77777777" w:rsidR="003B181C" w:rsidRPr="00D07828" w:rsidRDefault="003B181C" w:rsidP="003B181C">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p w14:paraId="2622CB14" w14:textId="77777777" w:rsidR="003B181C" w:rsidRDefault="003B181C" w:rsidP="00F17AF3">
      <w:pPr>
        <w:pStyle w:val="RFE1Titel"/>
        <w:spacing w:line="312" w:lineRule="auto"/>
        <w:rPr>
          <w:rFonts w:cs="Arial"/>
          <w:sz w:val="28"/>
          <w:szCs w:val="28"/>
        </w:rPr>
      </w:pPr>
    </w:p>
    <w:p w14:paraId="1FD57770" w14:textId="77777777" w:rsidR="007A7B9E" w:rsidRPr="00E7409A" w:rsidRDefault="00F17AF3" w:rsidP="00F17AF3">
      <w:pPr>
        <w:pStyle w:val="RFE1Titel"/>
        <w:spacing w:line="312" w:lineRule="auto"/>
        <w:rPr>
          <w:rFonts w:cs="Arial"/>
          <w:sz w:val="28"/>
          <w:szCs w:val="28"/>
        </w:rPr>
      </w:pPr>
      <w:r w:rsidRPr="00E7409A">
        <w:rPr>
          <w:rFonts w:cs="Arial"/>
          <w:sz w:val="28"/>
          <w:szCs w:val="28"/>
        </w:rPr>
        <w:t>Eigenerklärung</w:t>
      </w:r>
    </w:p>
    <w:p w14:paraId="5B53CDDD" w14:textId="77777777" w:rsidR="003B181C" w:rsidRDefault="003B181C" w:rsidP="00F17AF3">
      <w:pPr>
        <w:spacing w:line="312" w:lineRule="auto"/>
        <w:rPr>
          <w:rFonts w:cs="Arial"/>
          <w:b/>
          <w:sz w:val="21"/>
          <w:szCs w:val="21"/>
        </w:rPr>
      </w:pPr>
    </w:p>
    <w:p w14:paraId="390D90BF" w14:textId="77777777" w:rsidR="00F17AF3" w:rsidRPr="00194FAC" w:rsidRDefault="00F17AF3" w:rsidP="00F17AF3">
      <w:pPr>
        <w:spacing w:line="312" w:lineRule="auto"/>
        <w:rPr>
          <w:rFonts w:cs="Arial"/>
          <w:b/>
          <w:sz w:val="21"/>
          <w:szCs w:val="21"/>
        </w:rPr>
      </w:pPr>
      <w:r w:rsidRPr="00194FAC">
        <w:rPr>
          <w:rFonts w:cs="Arial"/>
          <w:b/>
          <w:sz w:val="21"/>
          <w:szCs w:val="21"/>
        </w:rPr>
        <w:t>Hiermit erkläre/n ich/wir, dass</w:t>
      </w:r>
      <w:r w:rsidR="00100EB4">
        <w:rPr>
          <w:rFonts w:cs="Arial"/>
          <w:b/>
          <w:sz w:val="21"/>
          <w:szCs w:val="21"/>
        </w:rPr>
        <w:t xml:space="preserve"> mein/unser</w:t>
      </w:r>
      <w:r w:rsidRPr="00194FAC">
        <w:rPr>
          <w:rFonts w:cs="Arial"/>
          <w:b/>
          <w:sz w:val="21"/>
          <w:szCs w:val="21"/>
        </w:rPr>
        <w:t xml:space="preserve"> Unternehmen nicht</w:t>
      </w:r>
    </w:p>
    <w:p w14:paraId="5876B3B8" w14:textId="77777777" w:rsidR="00F17AF3" w:rsidRPr="00194FAC" w:rsidRDefault="00F17AF3" w:rsidP="00F17AF3">
      <w:pPr>
        <w:spacing w:line="312" w:lineRule="auto"/>
        <w:rPr>
          <w:rFonts w:cs="Arial"/>
          <w:sz w:val="21"/>
          <w:szCs w:val="21"/>
        </w:rPr>
      </w:pPr>
      <w:r w:rsidRPr="00194FAC">
        <w:rPr>
          <w:rFonts w:cs="Arial"/>
          <w:sz w:val="21"/>
          <w:szCs w:val="21"/>
        </w:rPr>
        <w:t xml:space="preserve">a) russische(r) Staatsangehörige(r) oder eine in Russland </w:t>
      </w:r>
      <w:r w:rsidR="00E9016B">
        <w:rPr>
          <w:rFonts w:cs="Arial"/>
          <w:sz w:val="21"/>
          <w:szCs w:val="21"/>
        </w:rPr>
        <w:t>ansässige</w:t>
      </w:r>
      <w:r w:rsidRPr="00194FAC">
        <w:rPr>
          <w:rFonts w:cs="Arial"/>
          <w:sz w:val="21"/>
          <w:szCs w:val="21"/>
        </w:rPr>
        <w:t xml:space="preserve"> natürliche oder juristische Person, Organisation oder Einrichtung ist, </w:t>
      </w:r>
    </w:p>
    <w:p w14:paraId="5CD98CDB" w14:textId="77777777" w:rsidR="00F17AF3" w:rsidRPr="00194FAC" w:rsidRDefault="00F17AF3" w:rsidP="00F17AF3">
      <w:pPr>
        <w:spacing w:line="312" w:lineRule="auto"/>
        <w:rPr>
          <w:rFonts w:cs="Arial"/>
          <w:sz w:val="21"/>
          <w:szCs w:val="21"/>
        </w:rPr>
      </w:pPr>
      <w:r w:rsidRPr="00194FAC">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20FDA6CB" w14:textId="77777777" w:rsidR="00F17AF3" w:rsidRPr="00194FAC" w:rsidRDefault="00F17AF3" w:rsidP="00F17AF3">
      <w:pPr>
        <w:spacing w:line="312" w:lineRule="auto"/>
        <w:rPr>
          <w:rFonts w:cs="Arial"/>
          <w:sz w:val="21"/>
          <w:szCs w:val="21"/>
        </w:rPr>
      </w:pPr>
      <w:r w:rsidRPr="00194FAC">
        <w:rPr>
          <w:rFonts w:cs="Arial"/>
          <w:sz w:val="21"/>
          <w:szCs w:val="21"/>
        </w:rPr>
        <w:t>c) eine natürliche oder juristische Person, Organisation oder Einrichtung ist, die im Namen oder auf Anweisung einer der unter Buchstabe a oder b genannten Organisationen handelt,</w:t>
      </w:r>
    </w:p>
    <w:p w14:paraId="3DF48F8A" w14:textId="77777777" w:rsidR="00D06AF3" w:rsidRPr="00194FAC" w:rsidRDefault="00F17AF3" w:rsidP="00F17AF3">
      <w:pPr>
        <w:spacing w:line="312" w:lineRule="auto"/>
        <w:rPr>
          <w:rFonts w:cs="Arial"/>
          <w:sz w:val="21"/>
          <w:szCs w:val="21"/>
        </w:rPr>
      </w:pPr>
      <w:r w:rsidRPr="00194FAC">
        <w:rPr>
          <w:rFonts w:cs="Arial"/>
          <w:sz w:val="21"/>
          <w:szCs w:val="21"/>
        </w:rPr>
        <w:t>d) Kapazitäten von Unterauftragnehmern, Lieferanten oder Unternehmen in Anspruch nehmen, auf die mehr als 10</w:t>
      </w:r>
      <w:r w:rsidR="00D24C5D">
        <w:rPr>
          <w:rFonts w:cs="Arial"/>
          <w:sz w:val="21"/>
          <w:szCs w:val="21"/>
        </w:rPr>
        <w:t> </w:t>
      </w:r>
      <w:r w:rsidRPr="00194FAC">
        <w:rPr>
          <w:rFonts w:cs="Arial"/>
          <w:sz w:val="21"/>
          <w:szCs w:val="21"/>
        </w:rPr>
        <w:t xml:space="preserve">% des Auftragswerts entfällt, soweit diese Unterauftragnehmer, Lieferanten oder Unternehmen ihrerseits unter Buchstabe a bis c fallen. </w:t>
      </w:r>
    </w:p>
    <w:p w14:paraId="6A337A25" w14:textId="77777777" w:rsidR="00D06AF3" w:rsidRPr="00194FAC" w:rsidRDefault="00D06AF3" w:rsidP="00F17AF3">
      <w:pPr>
        <w:spacing w:line="312" w:lineRule="auto"/>
        <w:rPr>
          <w:rFonts w:cs="Arial"/>
          <w:sz w:val="21"/>
          <w:szCs w:val="21"/>
        </w:rPr>
      </w:pPr>
    </w:p>
    <w:p w14:paraId="53E1D58D" w14:textId="77777777" w:rsidR="00D06AF3" w:rsidRPr="00194FAC" w:rsidRDefault="00D06AF3" w:rsidP="00D06AF3">
      <w:pPr>
        <w:spacing w:line="312" w:lineRule="auto"/>
        <w:rPr>
          <w:rFonts w:cs="Arial"/>
          <w:sz w:val="21"/>
          <w:szCs w:val="21"/>
        </w:rPr>
      </w:pPr>
      <w:r w:rsidRPr="00194FAC">
        <w:rPr>
          <w:rFonts w:cs="Arial"/>
          <w:b/>
          <w:sz w:val="21"/>
          <w:szCs w:val="21"/>
        </w:rPr>
        <w:t>Es wird bestätigt und sichergestellt</w:t>
      </w:r>
      <w:r w:rsidRPr="00194FAC">
        <w:rPr>
          <w:rFonts w:cs="Arial"/>
          <w:sz w:val="21"/>
          <w:szCs w:val="21"/>
        </w:rPr>
        <w:t xml:space="preserve">, </w:t>
      </w:r>
    </w:p>
    <w:p w14:paraId="19CA6295" w14:textId="77777777" w:rsidR="00BC4046" w:rsidRPr="00194FAC" w:rsidRDefault="00D06AF3" w:rsidP="00D06AF3">
      <w:pPr>
        <w:spacing w:line="312" w:lineRule="auto"/>
        <w:rPr>
          <w:rFonts w:cs="Arial"/>
          <w:sz w:val="21"/>
          <w:szCs w:val="21"/>
        </w:rPr>
      </w:pPr>
      <w:r w:rsidRPr="00194FAC">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434B83D" w14:textId="77777777" w:rsidR="00F17AF3" w:rsidRPr="00194FAC" w:rsidRDefault="00F17AF3" w:rsidP="00F17AF3">
      <w:pPr>
        <w:spacing w:line="312" w:lineRule="auto"/>
        <w:rPr>
          <w:rFonts w:cs="Arial"/>
          <w:sz w:val="21"/>
          <w:szCs w:val="21"/>
        </w:rPr>
      </w:pPr>
    </w:p>
    <w:p w14:paraId="758CA1EC" w14:textId="77777777" w:rsidR="00F17AF3" w:rsidRPr="00194FAC" w:rsidRDefault="00F17AF3" w:rsidP="00F17AF3">
      <w:pPr>
        <w:spacing w:line="312" w:lineRule="auto"/>
        <w:rPr>
          <w:rFonts w:cs="Arial"/>
          <w:b/>
          <w:sz w:val="21"/>
          <w:szCs w:val="21"/>
        </w:rPr>
      </w:pPr>
      <w:r w:rsidRPr="00194FAC">
        <w:rPr>
          <w:rFonts w:cs="Arial"/>
          <w:b/>
          <w:sz w:val="21"/>
          <w:szCs w:val="21"/>
        </w:rPr>
        <w:t>Weiter erklären wir, dass wir den jeweiligen Auftraggeber</w:t>
      </w:r>
      <w:r w:rsidR="004A0993">
        <w:rPr>
          <w:rFonts w:cs="Arial"/>
          <w:b/>
          <w:sz w:val="21"/>
          <w:szCs w:val="21"/>
        </w:rPr>
        <w:t>n</w:t>
      </w:r>
      <w:r w:rsidRPr="00194FAC">
        <w:rPr>
          <w:rFonts w:cs="Arial"/>
          <w:b/>
          <w:sz w:val="21"/>
          <w:szCs w:val="21"/>
        </w:rPr>
        <w:t xml:space="preserve"> in allen Gebietslosen, in denen uns ggf. ein Auftrag erteilt wird, unverzüglich Mitteilung machen werden, </w:t>
      </w:r>
    </w:p>
    <w:p w14:paraId="2F2CC98E" w14:textId="77777777" w:rsidR="00F17AF3" w:rsidRPr="00194FAC" w:rsidRDefault="00F17AF3" w:rsidP="00F17AF3">
      <w:pPr>
        <w:spacing w:line="312" w:lineRule="auto"/>
        <w:rPr>
          <w:rFonts w:cs="Arial"/>
          <w:sz w:val="21"/>
          <w:szCs w:val="21"/>
        </w:rPr>
      </w:pPr>
      <w:r w:rsidRPr="00194FAC">
        <w:rPr>
          <w:rFonts w:cs="Arial"/>
          <w:sz w:val="21"/>
          <w:szCs w:val="21"/>
        </w:rPr>
        <w:t>(1) sobald und soweit einer der vorstehend unter Buchstaben a) bis d) genannten Tatbestände aufgrund einer Änderung der Umstände nach Abgabe dieser Eigenerklärung auf uns zutrifft und/oder,</w:t>
      </w:r>
    </w:p>
    <w:p w14:paraId="643D18F0" w14:textId="77777777" w:rsidR="00662865" w:rsidRDefault="00F17AF3" w:rsidP="003B181C">
      <w:pPr>
        <w:spacing w:line="312" w:lineRule="auto"/>
      </w:pPr>
      <w:r w:rsidRPr="00194FAC">
        <w:rPr>
          <w:rFonts w:cs="Arial"/>
          <w:sz w:val="21"/>
          <w:szCs w:val="21"/>
        </w:rPr>
        <w:t>(2) sobald und soweit wir zukünftig von „Russlandsanktionen“, insbesondere solchen nach der VO (EU) Nr. 833/2014 (auch in zukünftigen Fassungen), betroffen sein sollten.</w:t>
      </w:r>
    </w:p>
    <w:p w14:paraId="16F28C8D" w14:textId="77777777" w:rsidR="00662865" w:rsidRDefault="00662865" w:rsidP="00F17AF3">
      <w:pPr>
        <w:spacing w:line="312" w:lineRule="auto"/>
        <w:rPr>
          <w:rFonts w:cs="Arial"/>
          <w:sz w:val="21"/>
          <w:szCs w:val="21"/>
        </w:rPr>
      </w:pPr>
    </w:p>
    <w:p w14:paraId="7206BD22" w14:textId="77777777" w:rsidR="00E7409A" w:rsidRDefault="00E7409A" w:rsidP="00F17AF3">
      <w:pPr>
        <w:spacing w:line="312" w:lineRule="auto"/>
        <w:rPr>
          <w:rFonts w:cs="Arial"/>
          <w:sz w:val="21"/>
          <w:szCs w:val="21"/>
        </w:rPr>
      </w:pPr>
    </w:p>
    <w:p w14:paraId="0792BF3C" w14:textId="77777777" w:rsidR="00F17AF3" w:rsidRPr="00F17AF3" w:rsidRDefault="00F17AF3" w:rsidP="00F17AF3">
      <w:pPr>
        <w:spacing w:line="312" w:lineRule="auto"/>
        <w:rPr>
          <w:rFonts w:cs="Arial"/>
          <w:szCs w:val="22"/>
        </w:rPr>
      </w:pPr>
    </w:p>
    <w:sectPr w:rsidR="00F17AF3" w:rsidRPr="00F17AF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75416" w14:textId="77777777" w:rsidR="00382A49" w:rsidRDefault="00382A49" w:rsidP="005648A8">
      <w:r>
        <w:separator/>
      </w:r>
    </w:p>
  </w:endnote>
  <w:endnote w:type="continuationSeparator" w:id="0">
    <w:p w14:paraId="17B1A292" w14:textId="77777777" w:rsidR="00382A49" w:rsidRDefault="00382A49"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D310D"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88C1" w14:textId="77777777" w:rsidR="00382A49" w:rsidRDefault="00382A49" w:rsidP="005648A8">
      <w:r>
        <w:separator/>
      </w:r>
    </w:p>
  </w:footnote>
  <w:footnote w:type="continuationSeparator" w:id="0">
    <w:p w14:paraId="564A6143" w14:textId="77777777" w:rsidR="00382A49" w:rsidRDefault="00382A49"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1B3F3" w14:textId="0DC54828" w:rsidR="002D2830" w:rsidRDefault="0042320C" w:rsidP="002D68D3">
    <w:pPr>
      <w:pStyle w:val="Kopfzeile"/>
      <w:jc w:val="center"/>
      <w:rPr>
        <w:sz w:val="18"/>
        <w:szCs w:val="18"/>
      </w:rPr>
    </w:pPr>
    <w:r w:rsidRPr="00382A49">
      <w:rPr>
        <w:sz w:val="18"/>
        <w:szCs w:val="18"/>
      </w:rPr>
      <w:t xml:space="preserve">Anlage </w:t>
    </w:r>
    <w:r w:rsidR="00382A49" w:rsidRPr="00382A49">
      <w:rPr>
        <w:sz w:val="18"/>
        <w:szCs w:val="18"/>
      </w:rPr>
      <w:t>7</w:t>
    </w:r>
    <w:r w:rsidR="00C85683" w:rsidRPr="00382A49">
      <w:rPr>
        <w:sz w:val="18"/>
        <w:szCs w:val="18"/>
      </w:rPr>
      <w:t>:</w:t>
    </w:r>
    <w:r w:rsidRPr="00C85683">
      <w:rPr>
        <w:sz w:val="18"/>
        <w:szCs w:val="18"/>
      </w:rPr>
      <w:t xml:space="preserve"> </w:t>
    </w:r>
    <w:r w:rsidR="00F17AF3">
      <w:rPr>
        <w:sz w:val="18"/>
        <w:szCs w:val="18"/>
      </w:rPr>
      <w:t>Eigenerklärung zum Nichtvorliegen von „Russland-Sanktionen“</w:t>
    </w:r>
  </w:p>
  <w:p w14:paraId="4CAB8F92" w14:textId="646DCDA4" w:rsidR="005648A8" w:rsidRDefault="0042320C" w:rsidP="00382A49">
    <w:pPr>
      <w:pStyle w:val="Kopfzeile"/>
      <w:jc w:val="center"/>
    </w:pPr>
    <w:r w:rsidRPr="00C85683">
      <w:rPr>
        <w:sz w:val="18"/>
        <w:szCs w:val="18"/>
      </w:rPr>
      <w:t>zur Ausschreibung „</w:t>
    </w:r>
    <w:r w:rsidR="00382A49" w:rsidRPr="00382A49">
      <w:rPr>
        <w:sz w:val="18"/>
        <w:szCs w:val="18"/>
      </w:rPr>
      <w:t>Beratungsleistungen für Agenturausschreibungen im Bereich Content für Versichertenkommunikation“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attachedTemplate r:id="rId1"/>
  <w:documentProtection w:edit="forms" w:enforcement="1" w:cryptProviderType="rsaAES" w:cryptAlgorithmClass="hash" w:cryptAlgorithmType="typeAny" w:cryptAlgorithmSid="14" w:cryptSpinCount="100000" w:hash="7kWy5GVn/wUOC1K+ux1oePmeDxzWYDmklEiVDqRIAwM4WW8cFyLHwhXWjycPZZIxZLhYHSfu4qWsp3iv4Lo86w==" w:salt="FF3vQ7xxh1RULWkfAnHFx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382A49"/>
    <w:rsid w:val="000A3D77"/>
    <w:rsid w:val="000E613A"/>
    <w:rsid w:val="00100EB4"/>
    <w:rsid w:val="00113954"/>
    <w:rsid w:val="00164C75"/>
    <w:rsid w:val="00194FAC"/>
    <w:rsid w:val="001C4772"/>
    <w:rsid w:val="001C7EE5"/>
    <w:rsid w:val="001D214D"/>
    <w:rsid w:val="00261551"/>
    <w:rsid w:val="002B10BF"/>
    <w:rsid w:val="002D2830"/>
    <w:rsid w:val="002D68D3"/>
    <w:rsid w:val="002E3246"/>
    <w:rsid w:val="00317F5F"/>
    <w:rsid w:val="0035243A"/>
    <w:rsid w:val="003805F5"/>
    <w:rsid w:val="00382A49"/>
    <w:rsid w:val="003917E9"/>
    <w:rsid w:val="003B181C"/>
    <w:rsid w:val="003B67B3"/>
    <w:rsid w:val="003D0D70"/>
    <w:rsid w:val="003E51D0"/>
    <w:rsid w:val="003F2365"/>
    <w:rsid w:val="003F5058"/>
    <w:rsid w:val="00403B94"/>
    <w:rsid w:val="0040768B"/>
    <w:rsid w:val="004168DE"/>
    <w:rsid w:val="0042320C"/>
    <w:rsid w:val="00441CCF"/>
    <w:rsid w:val="004A0993"/>
    <w:rsid w:val="00521379"/>
    <w:rsid w:val="005648A8"/>
    <w:rsid w:val="00567044"/>
    <w:rsid w:val="00595DF2"/>
    <w:rsid w:val="00595E43"/>
    <w:rsid w:val="00651401"/>
    <w:rsid w:val="00662865"/>
    <w:rsid w:val="006F1036"/>
    <w:rsid w:val="0079680A"/>
    <w:rsid w:val="007A7B9E"/>
    <w:rsid w:val="007C26BE"/>
    <w:rsid w:val="0083467E"/>
    <w:rsid w:val="00841BD4"/>
    <w:rsid w:val="008E43C9"/>
    <w:rsid w:val="00926034"/>
    <w:rsid w:val="00933B51"/>
    <w:rsid w:val="0094782D"/>
    <w:rsid w:val="009A63DB"/>
    <w:rsid w:val="009B5656"/>
    <w:rsid w:val="00A11468"/>
    <w:rsid w:val="00A31C3B"/>
    <w:rsid w:val="00A621D5"/>
    <w:rsid w:val="00A76EA3"/>
    <w:rsid w:val="00AA23BA"/>
    <w:rsid w:val="00AF569B"/>
    <w:rsid w:val="00B1259E"/>
    <w:rsid w:val="00B26730"/>
    <w:rsid w:val="00BC4046"/>
    <w:rsid w:val="00C567FD"/>
    <w:rsid w:val="00C85683"/>
    <w:rsid w:val="00CF754E"/>
    <w:rsid w:val="00D039A6"/>
    <w:rsid w:val="00D06AF3"/>
    <w:rsid w:val="00D11C9C"/>
    <w:rsid w:val="00D22E4B"/>
    <w:rsid w:val="00D24C5D"/>
    <w:rsid w:val="00D62F76"/>
    <w:rsid w:val="00D63403"/>
    <w:rsid w:val="00DE465B"/>
    <w:rsid w:val="00E7409A"/>
    <w:rsid w:val="00E9016B"/>
    <w:rsid w:val="00EB2642"/>
    <w:rsid w:val="00EE484F"/>
    <w:rsid w:val="00F03551"/>
    <w:rsid w:val="00F17AF3"/>
    <w:rsid w:val="00FD32B7"/>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18C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Beratung%20Versichertenkommunikation\02%20Vergabeunterlagen\Mustervorlagen\xx%20EE%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Russlandsanktionen</Template>
  <TotalTime>0</TotalTime>
  <Pages>2</Pages>
  <Words>316</Words>
  <Characters>1995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2026-07-29T09:57:00Z</dcterms:created>
  <dcterms:modified xsi:type="dcterms:W3CDTF">2026-07-29T09:57:00Z</dcterms:modified>
</cp:coreProperties>
</file>